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6168A" w14:textId="77AF5818" w:rsidR="00C000FC" w:rsidRPr="00AB1CCA" w:rsidRDefault="00C000FC" w:rsidP="00C000F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7860ED">
        <w:rPr>
          <w:b/>
          <w:noProof/>
          <w:sz w:val="24"/>
          <w:lang w:val="sv-SE"/>
        </w:rPr>
        <w:t>S2-26</w:t>
      </w:r>
      <w:r>
        <w:rPr>
          <w:b/>
          <w:noProof/>
          <w:sz w:val="24"/>
          <w:lang w:val="sv-SE"/>
        </w:rPr>
        <w:t>0</w:t>
      </w:r>
      <w:r w:rsidRPr="007860ED">
        <w:rPr>
          <w:b/>
          <w:noProof/>
          <w:sz w:val="24"/>
          <w:lang w:val="sv-SE"/>
        </w:rPr>
        <w:t>11</w:t>
      </w:r>
      <w:r>
        <w:rPr>
          <w:b/>
          <w:noProof/>
          <w:sz w:val="24"/>
          <w:lang w:val="sv-SE"/>
        </w:rPr>
        <w:t>41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8FBA525" w14:textId="77777777" w:rsidR="00C000FC" w:rsidRPr="008F2DAB" w:rsidRDefault="00C000FC" w:rsidP="00C000FC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</w:t>
      </w:r>
    </w:p>
    <w:p w14:paraId="181E9553" w14:textId="77777777" w:rsidR="0009069A" w:rsidRPr="00817328" w:rsidRDefault="0009069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</w:p>
    <w:p w14:paraId="6B417959" w14:textId="2F45B3A5" w:rsidR="001E489F" w:rsidRPr="00054B0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5B9E" w:rsidRPr="00054B0A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49D92DA3" w14:textId="299DF230" w:rsidR="001E489F" w:rsidRPr="00054B0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54B0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54B0A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847B0" w:rsidRPr="00054B0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C000FC" w:rsidRPr="00054B0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F847B0" w:rsidRPr="00054B0A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505285" w:rsidRPr="00054B0A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445B9E" w:rsidRPr="00054B0A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 </w:t>
      </w:r>
      <w:r w:rsidR="00A978ED" w:rsidRPr="00054B0A">
        <w:rPr>
          <w:rFonts w:ascii="Arial" w:eastAsia="Batang" w:hAnsi="Arial"/>
          <w:b/>
          <w:sz w:val="24"/>
          <w:szCs w:val="24"/>
          <w:lang w:val="en-US" w:eastAsia="zh-CN"/>
        </w:rPr>
        <w:t xml:space="preserve">Service </w:t>
      </w:r>
      <w:r w:rsidR="00665237" w:rsidRPr="00054B0A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66ACF610" w14:textId="77777777" w:rsidR="001E489F" w:rsidRPr="00054B0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3CC08F3D" w:rsidR="001E489F" w:rsidRPr="00054B0A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5285" w:rsidRPr="00054B0A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C000FC" w:rsidRPr="00054B0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2CC61D7" w:rsidR="001E489F" w:rsidRPr="00BC642A" w:rsidRDefault="00817328" w:rsidP="003B37DE">
      <w:pPr>
        <w:pStyle w:val="Heading8"/>
        <w:ind w:left="2835" w:hanging="2835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A54A84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2F8850C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6D7ECF" w:rsidRPr="002A0B46">
        <w:t>SMS2EC</w:t>
      </w:r>
      <w:r w:rsidR="00D376CC">
        <w:t>_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4B52ECA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B37DE">
        <w:rPr>
          <w:lang w:eastAsia="ja-JP"/>
        </w:rPr>
        <w:t>TBD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0EE7FE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772FA06" w:rsidR="007861B8" w:rsidRDefault="0035124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740B10B" w:rsidR="009D6C8D" w:rsidRDefault="00C000FC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>
              <w:t>FS_</w:t>
            </w:r>
            <w:r w:rsidRPr="002A0B46">
              <w:t>SMS2EC</w:t>
            </w:r>
            <w:r>
              <w:t>_ARC</w:t>
            </w:r>
          </w:p>
        </w:tc>
        <w:tc>
          <w:tcPr>
            <w:tcW w:w="900" w:type="dxa"/>
          </w:tcPr>
          <w:p w14:paraId="7F0F4265" w14:textId="629D6B3B" w:rsidR="009D6C8D" w:rsidRDefault="009D6C8D" w:rsidP="00445B9E">
            <w:pPr>
              <w:pStyle w:val="TAL"/>
            </w:pPr>
            <w:r>
              <w:t>SA</w:t>
            </w:r>
            <w:r w:rsidR="00C000FC">
              <w:t>2</w:t>
            </w:r>
          </w:p>
        </w:tc>
        <w:tc>
          <w:tcPr>
            <w:tcW w:w="1620" w:type="dxa"/>
          </w:tcPr>
          <w:p w14:paraId="07730F30" w14:textId="4354CA6A" w:rsidR="009D6C8D" w:rsidRDefault="00C000FC" w:rsidP="00445B9E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1080062</w:t>
            </w:r>
          </w:p>
        </w:tc>
        <w:tc>
          <w:tcPr>
            <w:tcW w:w="4821" w:type="dxa"/>
          </w:tcPr>
          <w:p w14:paraId="641A4687" w14:textId="4CC51A60" w:rsidR="009D6C8D" w:rsidRDefault="00C000FC" w:rsidP="00445B9E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AC38C47" w:rsidR="009D6C8D" w:rsidRDefault="00C000FC" w:rsidP="009D6C8D">
            <w:pPr>
              <w:pStyle w:val="TAL"/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3326" w:type="dxa"/>
          </w:tcPr>
          <w:p w14:paraId="3AC061FD" w14:textId="36CB348A" w:rsidR="009D6C8D" w:rsidRPr="00C000FC" w:rsidRDefault="00C000FC" w:rsidP="009D6C8D">
            <w:pPr>
              <w:pStyle w:val="TAL"/>
              <w:rPr>
                <w:rFonts w:cs="Arial"/>
                <w:szCs w:val="18"/>
              </w:rPr>
            </w:pPr>
            <w:r w:rsidRPr="00C000FC">
              <w:rPr>
                <w:rFonts w:cs="Arial"/>
                <w:szCs w:val="18"/>
              </w:rPr>
              <w:t>Stage 1 of SMS to Emergency Centre Phase 2</w:t>
            </w:r>
          </w:p>
        </w:tc>
        <w:tc>
          <w:tcPr>
            <w:tcW w:w="5099" w:type="dxa"/>
          </w:tcPr>
          <w:p w14:paraId="017BF4B1" w14:textId="2C8D5BC1" w:rsidR="009D6C8D" w:rsidRPr="00C000FC" w:rsidRDefault="003B37DE" w:rsidP="009D6C8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Stage 1 of SMS to Emergency Centre Phase 2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  <w:lang w:val="en-US"/>
              </w:rPr>
              <w:t>SMS2EC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_Ph2-REQ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9FF9A7C" w14:textId="26EDF07C" w:rsidR="003B37DE" w:rsidRDefault="003B37DE" w:rsidP="003B37DE">
      <w:r w:rsidRPr="00302226">
        <w:t>The objective</w:t>
      </w:r>
      <w:r>
        <w:t xml:space="preserve"> of this work item</w:t>
      </w:r>
      <w:r w:rsidRPr="00302226">
        <w:t xml:space="preserve"> is to specify</w:t>
      </w:r>
      <w:r w:rsidRPr="005A3B36">
        <w:t xml:space="preserve"> architectural and procedural enhancements to support </w:t>
      </w:r>
      <w:r w:rsidRPr="005A3B36">
        <w:rPr>
          <w:bCs/>
        </w:rPr>
        <w:t>Short Message Service to Emergency Response Centre</w:t>
      </w:r>
      <w:r w:rsidRPr="005A3B36">
        <w:t xml:space="preserve"> in both EPS and 5GS for both roaming and non-roaming UEs</w:t>
      </w:r>
      <w:r w:rsidRPr="00302226">
        <w:t xml:space="preserve"> as per conclusions reached within </w:t>
      </w:r>
      <w:r>
        <w:t xml:space="preserve">clause 8 of </w:t>
      </w:r>
      <w:r w:rsidRPr="00302226">
        <w:t>TR 23.</w:t>
      </w:r>
      <w:r>
        <w:t>700-</w:t>
      </w:r>
      <w:r>
        <w:t>65</w:t>
      </w:r>
      <w:r w:rsidR="0035124E">
        <w:t>.</w:t>
      </w:r>
    </w:p>
    <w:p w14:paraId="77403B6C" w14:textId="77777777" w:rsidR="0035124E" w:rsidRDefault="0035124E" w:rsidP="0035124E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636AEA81" w14:textId="10CF9D5D" w:rsidR="003B74E6" w:rsidRPr="003B74E6" w:rsidRDefault="007E4F96" w:rsidP="003B74E6">
      <w:pPr>
        <w:pStyle w:val="B1"/>
        <w:rPr>
          <w:lang w:val="en-US"/>
        </w:rPr>
      </w:pPr>
      <w:r w:rsidRPr="0021557D">
        <w:t>-</w:t>
      </w:r>
      <w:r w:rsidRPr="0021557D">
        <w:tab/>
      </w:r>
      <w:r w:rsidR="0035124E" w:rsidRPr="005A3B36">
        <w:rPr>
          <w:lang w:eastAsia="ko-KR"/>
        </w:rPr>
        <w:t>Identification of SMS to Emergency Response Centre and Emergency Service Type</w:t>
      </w:r>
      <w:r w:rsidR="0035124E">
        <w:rPr>
          <w:lang w:eastAsia="ko-KR"/>
        </w:rPr>
        <w:t>.</w:t>
      </w:r>
    </w:p>
    <w:p w14:paraId="5B6B9A80" w14:textId="40F5931C" w:rsidR="00922AD1" w:rsidRDefault="00922AD1" w:rsidP="00922AD1">
      <w:pPr>
        <w:pStyle w:val="B1"/>
      </w:pPr>
      <w:r w:rsidRPr="0021557D">
        <w:t>-</w:t>
      </w:r>
      <w:r w:rsidRPr="0021557D">
        <w:tab/>
      </w:r>
      <w:r w:rsidR="0035124E" w:rsidRPr="005A3B36">
        <w:t>Support of SMS Delivery to Emergency Response Centre via NAS</w:t>
      </w:r>
      <w:r w:rsidRPr="0021557D">
        <w:t>.</w:t>
      </w:r>
      <w:r>
        <w:t xml:space="preserve"> </w:t>
      </w:r>
    </w:p>
    <w:p w14:paraId="65C0F7DF" w14:textId="1AF3047F" w:rsidR="007715F7" w:rsidRPr="0021557D" w:rsidRDefault="007E4F96" w:rsidP="007E4F96">
      <w:pPr>
        <w:pStyle w:val="B1"/>
      </w:pPr>
      <w:r>
        <w:t>-</w:t>
      </w:r>
      <w:r>
        <w:tab/>
      </w:r>
      <w:r w:rsidR="0035124E">
        <w:t xml:space="preserve">Support of </w:t>
      </w:r>
      <w:r w:rsidR="0035124E" w:rsidRPr="005A3B36">
        <w:t xml:space="preserve">SMS Delivery to Emergency Response Centre </w:t>
      </w:r>
      <w:r w:rsidR="0035124E">
        <w:t xml:space="preserve">via </w:t>
      </w:r>
      <w:r w:rsidR="0035124E" w:rsidRPr="005A3B36">
        <w:rPr>
          <w:lang w:eastAsia="zh-CN"/>
        </w:rPr>
        <w:t>SMS over IP</w:t>
      </w:r>
      <w:r w:rsidR="0035124E">
        <w:rPr>
          <w:lang w:eastAsia="zh-CN"/>
        </w:rPr>
        <w:t>.</w:t>
      </w: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B37DE" w:rsidRPr="0053043F" w14:paraId="70E15A24" w14:textId="77777777" w:rsidTr="007860E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0A907" w14:textId="77777777" w:rsidR="003B37DE" w:rsidRPr="0053043F" w:rsidRDefault="003B37DE" w:rsidP="007860ED">
            <w:pPr>
              <w:pStyle w:val="TAH"/>
            </w:pPr>
            <w:r w:rsidRPr="0053043F">
              <w:t>Impacted existing TS/TR {One line per specification. Create/delete lines as needed}</w:t>
            </w:r>
          </w:p>
        </w:tc>
      </w:tr>
      <w:tr w:rsidR="003B37DE" w:rsidRPr="0053043F" w14:paraId="29E48381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4C06CD" w14:textId="77777777" w:rsidR="003B37DE" w:rsidRPr="0053043F" w:rsidRDefault="003B37DE" w:rsidP="007860ED">
            <w:pPr>
              <w:pStyle w:val="TAH"/>
            </w:pPr>
            <w:r w:rsidRPr="0053043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AD935B" w14:textId="77777777" w:rsidR="003B37DE" w:rsidRPr="0053043F" w:rsidRDefault="003B37DE" w:rsidP="007860ED">
            <w:pPr>
              <w:pStyle w:val="TAH"/>
            </w:pPr>
            <w:r w:rsidRPr="0053043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ADC54" w14:textId="77777777" w:rsidR="003B37DE" w:rsidRPr="0053043F" w:rsidRDefault="003B37DE" w:rsidP="007860ED">
            <w:pPr>
              <w:pStyle w:val="TAH"/>
            </w:pPr>
            <w:r w:rsidRPr="0053043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36D4A" w14:textId="77777777" w:rsidR="003B37DE" w:rsidRPr="0053043F" w:rsidRDefault="003B37DE" w:rsidP="007860ED">
            <w:pPr>
              <w:pStyle w:val="TAH"/>
            </w:pPr>
            <w:r w:rsidRPr="0053043F">
              <w:t>Remarks</w:t>
            </w:r>
          </w:p>
        </w:tc>
      </w:tr>
      <w:tr w:rsidR="00054B0A" w:rsidRPr="0053043F" w14:paraId="37153896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543D" w14:textId="2D7FB6EE" w:rsidR="00054B0A" w:rsidRDefault="00054B0A" w:rsidP="007860ED">
            <w:pPr>
              <w:pStyle w:val="Guidance"/>
              <w:spacing w:after="0"/>
            </w:pPr>
            <w:r>
              <w:t>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59B1" w14:textId="7D0A015D" w:rsidR="00054B0A" w:rsidRPr="001C5BCA" w:rsidRDefault="00054B0A" w:rsidP="007860ED">
            <w:pPr>
              <w:pStyle w:val="Guidance"/>
              <w:spacing w:after="0"/>
            </w:pPr>
            <w:r w:rsidRPr="001C5BCA">
              <w:t>Update</w:t>
            </w:r>
            <w:r>
              <w:t xml:space="preserve"> of</w:t>
            </w:r>
            <w:r w:rsidRPr="001C5BCA">
              <w:t xml:space="preserve"> </w:t>
            </w:r>
            <w:r>
              <w:t xml:space="preserve">SMS over </w:t>
            </w:r>
            <w:r>
              <w:t>IP</w:t>
            </w:r>
            <w:r>
              <w:t xml:space="preserve">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913F" w14:textId="47625A29" w:rsidR="00054B0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5B2" w14:textId="77777777" w:rsidR="00054B0A" w:rsidRPr="0053043F" w:rsidRDefault="00054B0A" w:rsidP="007860ED">
            <w:pPr>
              <w:pStyle w:val="Guidance"/>
              <w:spacing w:after="0"/>
            </w:pPr>
          </w:p>
        </w:tc>
      </w:tr>
      <w:tr w:rsidR="001C5BCA" w:rsidRPr="0053043F" w14:paraId="6A26CCA7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1DF" w14:textId="065023B3" w:rsidR="001C5BCA" w:rsidRDefault="001C5BCA" w:rsidP="007860ED">
            <w:pPr>
              <w:pStyle w:val="Guidance"/>
              <w:spacing w:after="0"/>
              <w:rPr>
                <w:rFonts w:hint="eastAsia"/>
              </w:rPr>
            </w:pPr>
            <w:r>
              <w:t>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142" w14:textId="56AF7DFB" w:rsidR="001C5BCA" w:rsidRDefault="001C5BCA" w:rsidP="007860ED">
            <w:pPr>
              <w:pStyle w:val="Guidance"/>
              <w:spacing w:after="0"/>
            </w:pPr>
            <w:r w:rsidRPr="001C5BCA">
              <w:t>Update</w:t>
            </w:r>
            <w:r w:rsidR="00054B0A">
              <w:t xml:space="preserve"> of</w:t>
            </w:r>
            <w:r w:rsidRPr="001C5BCA">
              <w:t xml:space="preserve"> </w:t>
            </w:r>
            <w:r w:rsidR="00054B0A">
              <w:t>SMS over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21F" w14:textId="2A5B0D20" w:rsidR="001C5BC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849A" w14:textId="77777777" w:rsidR="001C5BCA" w:rsidRPr="0053043F" w:rsidRDefault="001C5BCA" w:rsidP="007860ED">
            <w:pPr>
              <w:pStyle w:val="Guidance"/>
              <w:spacing w:after="0"/>
            </w:pPr>
          </w:p>
        </w:tc>
      </w:tr>
      <w:tr w:rsidR="00054B0A" w:rsidRPr="0053043F" w14:paraId="71757115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B2A" w14:textId="5A16DF66" w:rsidR="00054B0A" w:rsidRDefault="00054B0A" w:rsidP="007860ED">
            <w:pPr>
              <w:pStyle w:val="Guidance"/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AF11" w14:textId="0BC2C440" w:rsidR="00054B0A" w:rsidRPr="001C5BCA" w:rsidRDefault="00054B0A" w:rsidP="007860ED">
            <w:pPr>
              <w:pStyle w:val="Guidance"/>
              <w:spacing w:after="0"/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633" w14:textId="1461EBF6" w:rsidR="00054B0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3225" w14:textId="77777777" w:rsidR="00054B0A" w:rsidRPr="0053043F" w:rsidRDefault="00054B0A" w:rsidP="007860ED">
            <w:pPr>
              <w:pStyle w:val="Guidance"/>
              <w:spacing w:after="0"/>
            </w:pPr>
          </w:p>
        </w:tc>
      </w:tr>
      <w:tr w:rsidR="003B37DE" w:rsidRPr="0053043F" w14:paraId="16A9A00B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A9D" w14:textId="77777777" w:rsidR="003B37DE" w:rsidRPr="0053043F" w:rsidRDefault="003B37DE" w:rsidP="007860ED">
            <w:pPr>
              <w:pStyle w:val="Guidance"/>
              <w:spacing w:after="0"/>
            </w:pPr>
            <w:r>
              <w:rPr>
                <w:rFonts w:hint="eastAsia"/>
              </w:rPr>
              <w:t>2</w:t>
            </w:r>
            <w:r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F35" w14:textId="06F6D38D" w:rsidR="003B37DE" w:rsidRPr="0053043F" w:rsidRDefault="00054B0A" w:rsidP="007860ED">
            <w:pPr>
              <w:pStyle w:val="Guidance"/>
              <w:spacing w:after="0"/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362" w14:textId="77777777" w:rsidR="003B37DE" w:rsidRPr="0053043F" w:rsidRDefault="003B37DE" w:rsidP="007860ED">
            <w:pPr>
              <w:pStyle w:val="Guidance"/>
              <w:spacing w:after="0"/>
              <w:rPr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A1C" w14:textId="77777777" w:rsidR="003B37DE" w:rsidRPr="0053043F" w:rsidRDefault="003B37DE" w:rsidP="007860ED">
            <w:pPr>
              <w:pStyle w:val="Guidance"/>
              <w:spacing w:after="0"/>
            </w:pPr>
          </w:p>
        </w:tc>
      </w:tr>
      <w:tr w:rsidR="003B37DE" w:rsidRPr="0053043F" w14:paraId="494C8748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E7F" w14:textId="77777777" w:rsidR="003B37DE" w:rsidRPr="0053043F" w:rsidRDefault="003B37DE" w:rsidP="007860ED">
            <w:pPr>
              <w:pStyle w:val="Guidance"/>
              <w:spacing w:after="0"/>
            </w:pPr>
            <w:r>
              <w:rPr>
                <w:rFonts w:hint="eastAsia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FF6" w14:textId="1C707D33" w:rsidR="003B37DE" w:rsidRPr="0053043F" w:rsidRDefault="00054B0A" w:rsidP="007860ED">
            <w:pPr>
              <w:pStyle w:val="Guidance"/>
              <w:spacing w:after="0"/>
              <w:rPr>
                <w:lang w:eastAsia="zh-CN"/>
              </w:rPr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88C" w14:textId="4EF4776D" w:rsidR="003B37DE" w:rsidRPr="00054B0A" w:rsidRDefault="00054B0A" w:rsidP="007860ED">
            <w:pPr>
              <w:pStyle w:val="TAL"/>
              <w:rPr>
                <w:rFonts w:ascii="Times New Roman" w:hAnsi="Times New Roman"/>
                <w:sz w:val="20"/>
              </w:rPr>
            </w:pPr>
            <w:r w:rsidRPr="00054B0A">
              <w:rPr>
                <w:rFonts w:ascii="Times New Roman" w:hAnsi="Times New Roman"/>
                <w:sz w:val="2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08D" w14:textId="77777777" w:rsidR="003B37DE" w:rsidRPr="0053043F" w:rsidRDefault="003B37DE" w:rsidP="00786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EA4378F" w14:textId="77777777" w:rsidR="00E151FB" w:rsidRDefault="00E151FB" w:rsidP="00E151FB">
      <w:r>
        <w:t>Primary: Krisztian Kiss, Apple (</w:t>
      </w:r>
      <w:hyperlink r:id="rId11" w:history="1">
        <w:r w:rsidRPr="00BD2E1F">
          <w:rPr>
            <w:rStyle w:val="Hyperlink"/>
          </w:rPr>
          <w:t>krisztian@apple.com</w:t>
        </w:r>
      </w:hyperlink>
      <w:r>
        <w:t>)</w:t>
      </w:r>
    </w:p>
    <w:p w14:paraId="5CF44E07" w14:textId="4A9A05DF" w:rsidR="00E151FB" w:rsidRPr="006C2E80" w:rsidRDefault="00E151FB" w:rsidP="00E151FB">
      <w:r>
        <w:t>Secondary: Ellen Liao, Google (</w:t>
      </w:r>
      <w:hyperlink r:id="rId12" w:history="1">
        <w:r w:rsidRPr="00D2206B">
          <w:rPr>
            <w:rStyle w:val="Hyperlink"/>
          </w:rPr>
          <w:t>ellenliao@google.com</w:t>
        </w:r>
      </w:hyperlink>
      <w:r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0B73CF1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  <w:r w:rsidR="003B37DE">
              <w:rPr>
                <w:rFonts w:cs="Arial"/>
              </w:rPr>
              <w:t>?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0A9AC2B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  <w:r w:rsidR="003B37DE">
              <w:rPr>
                <w:rFonts w:cs="Arial"/>
                <w:lang w:val="en-US"/>
              </w:rPr>
              <w:t>?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</w:tcPr>
          <w:p w14:paraId="548361B1" w14:textId="083E8D18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  <w:r w:rsidR="003B37DE">
              <w:rPr>
                <w:rFonts w:cs="Arial"/>
              </w:rPr>
              <w:t>?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</w:tcPr>
          <w:p w14:paraId="57863FBB" w14:textId="62B79049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  <w:r w:rsidR="003B37DE">
              <w:rPr>
                <w:rFonts w:cs="Arial"/>
              </w:rPr>
              <w:t>?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</w:tcPr>
          <w:p w14:paraId="1CB87EBA" w14:textId="37271933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  <w:r w:rsidR="003B37DE">
              <w:rPr>
                <w:rFonts w:cs="Arial"/>
              </w:rPr>
              <w:t>?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</w:tcPr>
          <w:p w14:paraId="0F396975" w14:textId="71FE7F22" w:rsidR="00A508F2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Skylo</w:t>
            </w:r>
            <w:proofErr w:type="spellEnd"/>
            <w:r w:rsidRPr="008A3D66">
              <w:rPr>
                <w:rFonts w:cs="Arial"/>
              </w:rPr>
              <w:t xml:space="preserve"> Technologies</w:t>
            </w:r>
            <w:r w:rsidR="003B37DE">
              <w:rPr>
                <w:rFonts w:cs="Arial"/>
              </w:rPr>
              <w:t>?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</w:tcPr>
          <w:p w14:paraId="31912B55" w14:textId="4B6031BD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Sateliot</w:t>
            </w:r>
            <w:proofErr w:type="spellEnd"/>
            <w:r w:rsidR="003B37DE">
              <w:rPr>
                <w:rFonts w:cs="Arial"/>
              </w:rPr>
              <w:t>?</w:t>
            </w:r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</w:tcPr>
          <w:p w14:paraId="46BC796E" w14:textId="4460F933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Novamint</w:t>
            </w:r>
            <w:proofErr w:type="spellEnd"/>
            <w:r w:rsidR="003B37DE">
              <w:rPr>
                <w:rFonts w:cs="Arial"/>
              </w:rPr>
              <w:t>?</w:t>
            </w:r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</w:tcPr>
          <w:p w14:paraId="3F5B6338" w14:textId="5744F5B0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  <w:r w:rsidR="003B37DE">
              <w:rPr>
                <w:rFonts w:cs="Arial"/>
              </w:rPr>
              <w:t>?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</w:tcPr>
          <w:p w14:paraId="2C98BC99" w14:textId="0B924AD1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  <w:r w:rsidR="003B37DE">
              <w:rPr>
                <w:rFonts w:cs="Arial"/>
              </w:rPr>
              <w:t>?</w:t>
            </w:r>
          </w:p>
        </w:tc>
      </w:tr>
      <w:tr w:rsidR="00AB59E3" w14:paraId="3F50DE3A" w14:textId="77777777" w:rsidTr="005875D6">
        <w:trPr>
          <w:cantSplit/>
          <w:jc w:val="center"/>
        </w:trPr>
        <w:tc>
          <w:tcPr>
            <w:tcW w:w="5029" w:type="dxa"/>
          </w:tcPr>
          <w:p w14:paraId="55AF40AC" w14:textId="064CDA4B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Orange</w:t>
            </w:r>
            <w:r w:rsidR="003B37DE">
              <w:rPr>
                <w:rFonts w:cs="Arial"/>
              </w:rPr>
              <w:t>?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</w:tcPr>
          <w:p w14:paraId="2F2B601B" w14:textId="4D5F22B9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  <w:r w:rsidR="003B37DE">
              <w:rPr>
                <w:rFonts w:cs="Arial"/>
              </w:rPr>
              <w:t>?</w:t>
            </w:r>
          </w:p>
        </w:tc>
      </w:tr>
      <w:tr w:rsidR="00B52CC4" w14:paraId="077C9EC1" w14:textId="77777777" w:rsidTr="005875D6">
        <w:trPr>
          <w:cantSplit/>
          <w:jc w:val="center"/>
        </w:trPr>
        <w:tc>
          <w:tcPr>
            <w:tcW w:w="5029" w:type="dxa"/>
          </w:tcPr>
          <w:p w14:paraId="65123B5F" w14:textId="55C3E4E1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ZTE</w:t>
            </w:r>
            <w:r w:rsidR="003B37DE">
              <w:rPr>
                <w:rFonts w:cs="Arial"/>
              </w:rPr>
              <w:t>?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</w:tcPr>
          <w:p w14:paraId="35AAB1CD" w14:textId="57306520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Aalyria</w:t>
            </w:r>
            <w:proofErr w:type="spellEnd"/>
            <w:r w:rsidR="003B37DE">
              <w:rPr>
                <w:rFonts w:cs="Arial"/>
                <w:color w:val="000000"/>
                <w:szCs w:val="18"/>
              </w:rPr>
              <w:t>?</w:t>
            </w:r>
          </w:p>
        </w:tc>
      </w:tr>
      <w:tr w:rsidR="00B52CC4" w14:paraId="4FFBB667" w14:textId="77777777" w:rsidTr="005875D6">
        <w:trPr>
          <w:cantSplit/>
          <w:jc w:val="center"/>
        </w:trPr>
        <w:tc>
          <w:tcPr>
            <w:tcW w:w="5029" w:type="dxa"/>
          </w:tcPr>
          <w:p w14:paraId="364D567C" w14:textId="76A47136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SyncTechno</w:t>
            </w:r>
            <w:proofErr w:type="spellEnd"/>
            <w:r w:rsidRPr="008A3D66">
              <w:rPr>
                <w:rFonts w:cs="Arial"/>
              </w:rPr>
              <w:t xml:space="preserve"> Inc.</w:t>
            </w:r>
            <w:r w:rsidR="003B37DE">
              <w:rPr>
                <w:rFonts w:cs="Arial"/>
              </w:rPr>
              <w:t>?</w:t>
            </w:r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</w:tcPr>
          <w:p w14:paraId="7E59BB39" w14:textId="1D9816BC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  <w:r w:rsidR="003B37DE">
              <w:rPr>
                <w:rFonts w:cs="Arial"/>
              </w:rPr>
              <w:t>?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</w:tcPr>
          <w:p w14:paraId="6F715CE4" w14:textId="6EACF659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  <w:r w:rsidR="003B37DE">
              <w:rPr>
                <w:rFonts w:cs="Arial"/>
              </w:rPr>
              <w:t>?</w:t>
            </w:r>
          </w:p>
        </w:tc>
      </w:tr>
      <w:tr w:rsidR="000B16FE" w14:paraId="0C92BE3F" w14:textId="77777777" w:rsidTr="005875D6">
        <w:trPr>
          <w:cantSplit/>
          <w:jc w:val="center"/>
        </w:trPr>
        <w:tc>
          <w:tcPr>
            <w:tcW w:w="5029" w:type="dxa"/>
          </w:tcPr>
          <w:p w14:paraId="145B45D5" w14:textId="7C739C2E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BT</w:t>
            </w:r>
            <w:r w:rsidR="003B37DE">
              <w:rPr>
                <w:rFonts w:cs="Arial"/>
              </w:rPr>
              <w:t>?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</w:tcPr>
          <w:p w14:paraId="0E197429" w14:textId="7A3B8778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  <w:r w:rsidR="003B37DE">
              <w:rPr>
                <w:rFonts w:cs="Arial"/>
              </w:rPr>
              <w:t>?</w:t>
            </w:r>
          </w:p>
        </w:tc>
      </w:tr>
      <w:tr w:rsidR="00C42DD8" w14:paraId="676C8DB5" w14:textId="77777777" w:rsidTr="005875D6">
        <w:trPr>
          <w:cantSplit/>
          <w:jc w:val="center"/>
        </w:trPr>
        <w:tc>
          <w:tcPr>
            <w:tcW w:w="5029" w:type="dxa"/>
          </w:tcPr>
          <w:p w14:paraId="38B08860" w14:textId="58C9030C" w:rsidR="00C42DD8" w:rsidRPr="008A3D66" w:rsidRDefault="00C42DD8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Erillisverkot</w:t>
            </w:r>
            <w:proofErr w:type="spellEnd"/>
            <w:r w:rsidR="003B37DE">
              <w:rPr>
                <w:rFonts w:cs="Arial"/>
                <w:color w:val="000000"/>
                <w:szCs w:val="18"/>
              </w:rPr>
              <w:t>?</w:t>
            </w:r>
          </w:p>
        </w:tc>
      </w:tr>
      <w:tr w:rsidR="00C42DD8" w14:paraId="5C3F0AE5" w14:textId="77777777" w:rsidTr="005875D6">
        <w:trPr>
          <w:cantSplit/>
          <w:jc w:val="center"/>
        </w:trPr>
        <w:tc>
          <w:tcPr>
            <w:tcW w:w="5029" w:type="dxa"/>
          </w:tcPr>
          <w:p w14:paraId="18BB15C6" w14:textId="3286D853" w:rsidR="00C42DD8" w:rsidRPr="008A3D66" w:rsidRDefault="00C42DD8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EENA</w:t>
            </w:r>
            <w:r w:rsidR="003B37DE">
              <w:rPr>
                <w:rFonts w:cs="Arial"/>
                <w:color w:val="000000"/>
                <w:szCs w:val="18"/>
              </w:rPr>
              <w:t>?</w:t>
            </w:r>
          </w:p>
        </w:tc>
      </w:tr>
      <w:tr w:rsidR="00E374A4" w14:paraId="35553A5F" w14:textId="77777777" w:rsidTr="005875D6">
        <w:trPr>
          <w:cantSplit/>
          <w:jc w:val="center"/>
        </w:trPr>
        <w:tc>
          <w:tcPr>
            <w:tcW w:w="5029" w:type="dxa"/>
          </w:tcPr>
          <w:p w14:paraId="500D9D38" w14:textId="7A25B061" w:rsidR="00E374A4" w:rsidRPr="008A3D66" w:rsidRDefault="00E374A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Orange</w:t>
            </w:r>
            <w:r w:rsidR="003B37DE">
              <w:rPr>
                <w:rFonts w:cs="Arial"/>
                <w:color w:val="000000"/>
                <w:szCs w:val="18"/>
              </w:rPr>
              <w:t>?</w:t>
            </w:r>
          </w:p>
        </w:tc>
      </w:tr>
      <w:tr w:rsidR="00E374A4" w14:paraId="51C8F255" w14:textId="77777777" w:rsidTr="005875D6">
        <w:trPr>
          <w:cantSplit/>
          <w:jc w:val="center"/>
        </w:trPr>
        <w:tc>
          <w:tcPr>
            <w:tcW w:w="5029" w:type="dxa"/>
          </w:tcPr>
          <w:p w14:paraId="60199DD6" w14:textId="12EC7D57" w:rsidR="00E374A4" w:rsidRPr="008A3D66" w:rsidRDefault="00E374A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Boost Mobile Network</w:t>
            </w:r>
            <w:r w:rsidR="003B37DE">
              <w:rPr>
                <w:rFonts w:cs="Arial"/>
                <w:color w:val="000000"/>
                <w:szCs w:val="18"/>
              </w:rPr>
              <w:t>?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33784" w14:textId="77777777" w:rsidR="00E644F4" w:rsidRDefault="00E644F4">
      <w:r>
        <w:separator/>
      </w:r>
    </w:p>
  </w:endnote>
  <w:endnote w:type="continuationSeparator" w:id="0">
    <w:p w14:paraId="56CF3E41" w14:textId="77777777" w:rsidR="00E644F4" w:rsidRDefault="00E6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923D1" w14:textId="77777777" w:rsidR="00E644F4" w:rsidRDefault="00E644F4">
      <w:r>
        <w:separator/>
      </w:r>
    </w:p>
  </w:footnote>
  <w:footnote w:type="continuationSeparator" w:id="0">
    <w:p w14:paraId="4651FF1F" w14:textId="77777777" w:rsidR="00E644F4" w:rsidRDefault="00E64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17BD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B0A"/>
    <w:rsid w:val="0005594E"/>
    <w:rsid w:val="00057E1E"/>
    <w:rsid w:val="0006182E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BCA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E33"/>
    <w:rsid w:val="003275E6"/>
    <w:rsid w:val="0035124E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37DE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A01BD"/>
    <w:rsid w:val="004A0A73"/>
    <w:rsid w:val="004A180A"/>
    <w:rsid w:val="004A661C"/>
    <w:rsid w:val="004B1688"/>
    <w:rsid w:val="004B754D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27C8D"/>
    <w:rsid w:val="0073168E"/>
    <w:rsid w:val="00733E86"/>
    <w:rsid w:val="0074596C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82017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00FC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6787E"/>
    <w:rsid w:val="00D71768"/>
    <w:rsid w:val="00D73350"/>
    <w:rsid w:val="00D82231"/>
    <w:rsid w:val="00D84F4F"/>
    <w:rsid w:val="00D86418"/>
    <w:rsid w:val="00D8730E"/>
    <w:rsid w:val="00D8756E"/>
    <w:rsid w:val="00D938DD"/>
    <w:rsid w:val="00D95EAB"/>
    <w:rsid w:val="00D974EA"/>
    <w:rsid w:val="00DA29AC"/>
    <w:rsid w:val="00DA329A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151FB"/>
    <w:rsid w:val="00E238C3"/>
    <w:rsid w:val="00E34AA9"/>
    <w:rsid w:val="00E363A9"/>
    <w:rsid w:val="00E374A4"/>
    <w:rsid w:val="00E413E0"/>
    <w:rsid w:val="00E53AE3"/>
    <w:rsid w:val="00E5574A"/>
    <w:rsid w:val="00E57784"/>
    <w:rsid w:val="00E644F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lenliao@goog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256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8</cp:revision>
  <cp:lastPrinted>2001-04-22T17:30:00Z</cp:lastPrinted>
  <dcterms:created xsi:type="dcterms:W3CDTF">2026-01-30T22:49:00Z</dcterms:created>
  <dcterms:modified xsi:type="dcterms:W3CDTF">2026-01-31T07:07:00Z</dcterms:modified>
</cp:coreProperties>
</file>